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1935E0E7" w:rsidR="00027B83" w:rsidRDefault="007A0CC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Žalgirio</w:t>
            </w:r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3D05FE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41A18F7F" w:rsidR="00BF4EC1" w:rsidRDefault="00CD6AC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Žalgirio</w:t>
            </w:r>
            <w:r w:rsidR="00C5403A">
              <w:rPr>
                <w:kern w:val="2"/>
                <w:szCs w:val="24"/>
              </w:rPr>
              <w:t xml:space="preserve"> seniūnijos seniūn</w:t>
            </w:r>
            <w:r w:rsidR="007A0CC2">
              <w:rPr>
                <w:kern w:val="2"/>
                <w:szCs w:val="24"/>
              </w:rPr>
              <w:t>as</w:t>
            </w:r>
            <w:r w:rsidR="00BF4EC1" w:rsidRPr="00BF4EC1">
              <w:rPr>
                <w:kern w:val="2"/>
                <w:szCs w:val="24"/>
              </w:rPr>
              <w:t xml:space="preserve"> </w:t>
            </w:r>
            <w:r w:rsidR="007A0CC2">
              <w:rPr>
                <w:kern w:val="2"/>
                <w:szCs w:val="24"/>
              </w:rPr>
              <w:t>Donatas Bieliūnas</w:t>
            </w:r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05FE0CFA" w:rsidR="00027B83" w:rsidRDefault="00BF4EC1" w:rsidP="007A0CC2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tel. 0 445 </w:t>
            </w:r>
            <w:r w:rsidR="007A0CC2">
              <w:rPr>
                <w:kern w:val="2"/>
                <w:szCs w:val="24"/>
              </w:rPr>
              <w:t>49383</w:t>
            </w:r>
            <w:r w:rsidRPr="00BF4EC1">
              <w:rPr>
                <w:kern w:val="2"/>
                <w:szCs w:val="24"/>
              </w:rPr>
              <w:t xml:space="preserve">, el. p. </w:t>
            </w:r>
            <w:r w:rsidR="007A0CC2">
              <w:rPr>
                <w:kern w:val="2"/>
                <w:szCs w:val="24"/>
              </w:rPr>
              <w:t>donatas.bieliunas</w:t>
            </w:r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>
              <w:rPr>
                <w:kern w:val="2"/>
                <w:szCs w:val="24"/>
              </w:rPr>
              <w:t>(</w:t>
            </w:r>
            <w:r w:rsidR="00BF4EC1" w:rsidRPr="003D05FE">
              <w:rPr>
                <w:i/>
                <w:color w:val="FF0000"/>
                <w:kern w:val="2"/>
                <w:szCs w:val="24"/>
              </w:rPr>
              <w:t>įrašyti pagal pirkimo dalį</w:t>
            </w:r>
            <w:r w:rsidR="00BF4EC1">
              <w:rPr>
                <w:kern w:val="2"/>
                <w:szCs w:val="24"/>
              </w:rPr>
              <w:t xml:space="preserve">) kaimų  </w:t>
            </w:r>
            <w:r w:rsidR="00BF4EC1" w:rsidRPr="00BF4EC1">
              <w:rPr>
                <w:szCs w:val="24"/>
                <w:shd w:val="clear" w:color="auto" w:fill="FFFFFF"/>
              </w:rPr>
              <w:t>kelių 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>elektroniniu paštu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>), telefonu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3D05FE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lastRenderedPageBreak/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>Pretenzijos teikiamos elektroniniu paštu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>), telefonu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 xml:space="preserve">) ir laikomos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 xml:space="preserve">ir įsigalioja nuo </w:t>
            </w:r>
            <w:r w:rsidR="00D65292" w:rsidRPr="003D05FE">
              <w:rPr>
                <w:i/>
                <w:color w:val="FF0000"/>
                <w:kern w:val="2"/>
                <w:szCs w:val="24"/>
              </w:rPr>
              <w:t>(įrašyti pagal pirkimo dalį)</w:t>
            </w:r>
            <w:r w:rsidRPr="003D05FE">
              <w:rPr>
                <w:i/>
                <w:color w:val="FF0000"/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16B4275C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4.4.4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70B76982" w14:textId="2C624382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Tiekėjas, teikdamas paslaugas, </w:t>
            </w:r>
            <w:r>
              <w:rPr>
                <w:szCs w:val="24"/>
                <w:lang w:eastAsia="lt-LT"/>
              </w:rPr>
              <w:t>visos Sutarties galiojimo metu</w:t>
            </w:r>
            <w:r>
              <w:rPr>
                <w:rFonts w:eastAsia="Arial"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privalo laikytis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aplinkos apsaug</w:t>
            </w:r>
            <w:r w:rsidR="008F7218"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ir</w:t>
            </w:r>
            <w:r w:rsidR="00E92448">
              <w:rPr>
                <w:szCs w:val="24"/>
                <w:lang w:eastAsia="lt-LT"/>
              </w:rPr>
              <w:t xml:space="preserve"> Užsakovui pareikalavus, pateikti </w:t>
            </w:r>
            <w:proofErr w:type="spellStart"/>
            <w:r w:rsidR="00E92448">
              <w:rPr>
                <w:szCs w:val="24"/>
                <w:lang w:eastAsia="lt-LT"/>
              </w:rPr>
              <w:t>įrodymus</w:t>
            </w:r>
            <w:proofErr w:type="spellEnd"/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: </w:t>
            </w:r>
          </w:p>
          <w:p w14:paraId="16D4C637" w14:textId="4308B611" w:rsidR="00AC589F" w:rsidRPr="00E92448" w:rsidRDefault="00AC589F" w:rsidP="008F7218">
            <w:pPr>
              <w:jc w:val="both"/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>1</w:t>
            </w:r>
            <w:r w:rsidRPr="00E92448">
              <w:rPr>
                <w:rStyle w:val="c2"/>
                <w:color w:val="000000"/>
                <w:szCs w:val="24"/>
                <w:shd w:val="clear" w:color="auto" w:fill="FFFFFF"/>
              </w:rPr>
              <w:t>)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466062" w:rsidRPr="00E92448">
              <w:t>pasirinkti optimalų maršrutą,</w:t>
            </w:r>
            <w:r w:rsidR="00466062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siekiant sumažinti </w:t>
            </w:r>
            <w:r w:rsidR="00466062" w:rsidRPr="00E92448">
              <w:t>atstumą</w:t>
            </w:r>
            <w:r w:rsidR="00A058C8" w:rsidRPr="00E92448">
              <w:t>, kuris būtų nuvažiuot</w:t>
            </w:r>
            <w:r w:rsidR="00E92448">
              <w:t>as dėl klaidų, prasto planavimo;</w:t>
            </w:r>
          </w:p>
          <w:p w14:paraId="5FFCEE1F" w14:textId="243EC41C" w:rsidR="00A058C8" w:rsidRDefault="00466062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 w:rsidRPr="00E92448">
              <w:t>2)</w:t>
            </w:r>
            <w:r w:rsidR="00895E4E" w:rsidRPr="00E92448">
              <w:t xml:space="preserve"> v</w:t>
            </w:r>
            <w:r w:rsidR="00A058C8" w:rsidRPr="00E92448">
              <w:t>engti avarijų ir avarinių situacijų</w:t>
            </w:r>
            <w:r w:rsidR="00895E4E" w:rsidRPr="00E92448">
              <w:t>,</w:t>
            </w:r>
            <w:r w:rsidR="00895E4E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kenksmingų atliekų ir pavojingų cheminių medžiagų nuotėkio</w:t>
            </w:r>
            <w:r w:rsidR="00A058C8" w:rsidRPr="00E92448">
              <w:t>, ir taip sumažinti su šiomis situacijomis susijusio galimo poveikio aplinkai</w:t>
            </w:r>
            <w:r w:rsidR="00895E4E" w:rsidRPr="00E92448">
              <w:t>;</w:t>
            </w:r>
          </w:p>
          <w:p w14:paraId="1C2F1DBD" w14:textId="42D2B9CC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3) 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>siekiant sumažinti eismo spūstis ir</w:t>
            </w:r>
            <w:r w:rsidR="00E9244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sk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 xml:space="preserve">leidžiamą triukšmą, paslaugas teikti iki </w:t>
            </w:r>
            <w:r w:rsidR="004736D2">
              <w:rPr>
                <w:rFonts w:ascii="Arial" w:hAnsi="Arial" w:cs="Arial"/>
                <w:color w:val="202122"/>
                <w:shd w:val="clear" w:color="auto" w:fill="FFFFFF"/>
              </w:rPr>
              <w:t> </w:t>
            </w:r>
            <w:r w:rsidR="004736D2" w:rsidRPr="004736D2">
              <w:rPr>
                <w:color w:val="202122"/>
                <w:shd w:val="clear" w:color="auto" w:fill="FFFFFF"/>
              </w:rPr>
              <w:t>e</w:t>
            </w:r>
            <w:r w:rsidR="004736D2">
              <w:rPr>
                <w:color w:val="202122"/>
                <w:shd w:val="clear" w:color="auto" w:fill="FFFFFF"/>
              </w:rPr>
              <w:t>ismo suintensyvėjimo laikotarpio (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>piko valandų);</w:t>
            </w:r>
          </w:p>
          <w:p w14:paraId="5E4DCE51" w14:textId="2D6CBA4D" w:rsidR="008F7218" w:rsidRPr="00E92448" w:rsidRDefault="00895E4E" w:rsidP="008F7218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color w:val="001D35"/>
                <w:szCs w:val="24"/>
                <w:shd w:val="clear" w:color="auto" w:fill="FFFFFF"/>
              </w:rPr>
              <w:lastRenderedPageBreak/>
              <w:t xml:space="preserve">4) </w:t>
            </w:r>
            <w:r w:rsidRPr="00895E4E">
              <w:rPr>
                <w:szCs w:val="24"/>
                <w:shd w:val="clear" w:color="auto" w:fill="FFFFFF"/>
              </w:rPr>
              <w:t>susidarančias atliekas tvarkyti, vadovaujantis Atliekų tvarkymo įstatymu. </w:t>
            </w:r>
            <w:r>
              <w:rPr>
                <w:szCs w:val="24"/>
                <w:shd w:val="clear" w:color="auto" w:fill="FFFFFF"/>
              </w:rPr>
              <w:t>R</w:t>
            </w:r>
            <w:r w:rsidRPr="00895E4E">
              <w:rPr>
                <w:szCs w:val="24"/>
                <w:shd w:val="clear" w:color="auto" w:fill="FFFFFF"/>
              </w:rPr>
              <w:t xml:space="preserve">ūšiavimą </w:t>
            </w:r>
            <w:r>
              <w:rPr>
                <w:szCs w:val="24"/>
                <w:shd w:val="clear" w:color="auto" w:fill="FFFFFF"/>
              </w:rPr>
              <w:t>atliekas</w:t>
            </w:r>
            <w:r w:rsidR="00E92448">
              <w:rPr>
                <w:szCs w:val="24"/>
                <w:shd w:val="clear" w:color="auto" w:fill="FFFFFF"/>
              </w:rPr>
              <w:t xml:space="preserve"> susidarymo vietoje ir perduoti</w:t>
            </w:r>
            <w:r w:rsidRPr="00895E4E">
              <w:rPr>
                <w:szCs w:val="24"/>
                <w:shd w:val="clear" w:color="auto" w:fill="FFFFFF"/>
              </w:rPr>
              <w:t xml:space="preserve"> licencijuotiems atliekų tvarkytojams.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E92448" w:rsidRDefault="00E92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E92448" w:rsidRDefault="00E9244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E92448" w:rsidRDefault="00E924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74BFAD54" w:rsidR="00E92448" w:rsidRDefault="00E92448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3D05FE"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E92448" w:rsidRDefault="00E92448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208D6"/>
    <w:rsid w:val="00392026"/>
    <w:rsid w:val="003D05FE"/>
    <w:rsid w:val="00402199"/>
    <w:rsid w:val="004265B8"/>
    <w:rsid w:val="00466062"/>
    <w:rsid w:val="004736D2"/>
    <w:rsid w:val="00545279"/>
    <w:rsid w:val="00632E82"/>
    <w:rsid w:val="0065019F"/>
    <w:rsid w:val="006C79AA"/>
    <w:rsid w:val="006F0803"/>
    <w:rsid w:val="006F5143"/>
    <w:rsid w:val="00745D97"/>
    <w:rsid w:val="007621BC"/>
    <w:rsid w:val="007A0CC2"/>
    <w:rsid w:val="007A75C6"/>
    <w:rsid w:val="0083118A"/>
    <w:rsid w:val="008446AC"/>
    <w:rsid w:val="00895E4E"/>
    <w:rsid w:val="008C1C35"/>
    <w:rsid w:val="008F7218"/>
    <w:rsid w:val="00951D02"/>
    <w:rsid w:val="009728BC"/>
    <w:rsid w:val="00A02382"/>
    <w:rsid w:val="00A058C8"/>
    <w:rsid w:val="00AC589F"/>
    <w:rsid w:val="00B46F6F"/>
    <w:rsid w:val="00B51808"/>
    <w:rsid w:val="00BC2679"/>
    <w:rsid w:val="00BF4EC1"/>
    <w:rsid w:val="00C22377"/>
    <w:rsid w:val="00C5403A"/>
    <w:rsid w:val="00C74FA2"/>
    <w:rsid w:val="00CD6ACA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6237D-7B25-4652-BA23-8F0569496A9B}">
  <ds:schemaRefs>
    <ds:schemaRef ds:uri="9f7bfde5-fec1-41b1-af96-d0ead4fdf1a4"/>
    <ds:schemaRef ds:uri="e58d86aa-8fe5-4539-8203-03c44674af5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EE887F-9F2C-46B9-BD26-9B6FDBEC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4C68E4EA</Template>
  <TotalTime>0</TotalTime>
  <Pages>8</Pages>
  <Words>11987</Words>
  <Characters>6834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2025-08-04T10:31:00Z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